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13500FEF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0E3B2D">
        <w:rPr>
          <w:rFonts w:cs="Arial"/>
          <w:b/>
          <w:sz w:val="24"/>
          <w:szCs w:val="24"/>
        </w:rPr>
        <w:t>32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475F192E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0E3B2D">
        <w:rPr>
          <w:rFonts w:cs="Arial"/>
          <w:b/>
          <w:bCs/>
        </w:rPr>
        <w:t>SA WG2 agreed CRs for 5G_ProSe_Ph2 (Rel-18, Rel-19)</w:t>
      </w:r>
    </w:p>
    <w:p w14:paraId="519C34A0" w14:textId="50B76DE0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18.2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0E3B2D" w:rsidRPr="00E6100C" w14:paraId="1C456B7C" w14:textId="77777777" w:rsidTr="00065ACC">
        <w:tc>
          <w:tcPr>
            <w:tcW w:w="774" w:type="dxa"/>
          </w:tcPr>
          <w:p w14:paraId="69C3E55E" w14:textId="0C8A5EE1" w:rsidR="000E3B2D" w:rsidRDefault="000E3B2D" w:rsidP="000E3B2D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23.304</w:t>
            </w:r>
          </w:p>
        </w:tc>
        <w:tc>
          <w:tcPr>
            <w:tcW w:w="781" w:type="dxa"/>
          </w:tcPr>
          <w:p w14:paraId="1B433260" w14:textId="33669B7B" w:rsidR="000E3B2D" w:rsidRDefault="000E3B2D" w:rsidP="000E3B2D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0526</w:t>
            </w:r>
          </w:p>
        </w:tc>
        <w:tc>
          <w:tcPr>
            <w:tcW w:w="251" w:type="dxa"/>
          </w:tcPr>
          <w:p w14:paraId="7BF03D93" w14:textId="02678AF0" w:rsidR="000E3B2D" w:rsidRDefault="000E3B2D" w:rsidP="000E3B2D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4A773327" w14:textId="5949D714" w:rsidR="000E3B2D" w:rsidRDefault="000E3B2D" w:rsidP="000E3B2D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59F237A8" w14:textId="00CCF576" w:rsidR="000E3B2D" w:rsidRDefault="000E3B2D" w:rsidP="000E3B2D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on DNS query during Layer-2 link establishment via 5G ProSe Layer-3 UE-to-UE Relay</w:t>
            </w:r>
          </w:p>
        </w:tc>
        <w:tc>
          <w:tcPr>
            <w:tcW w:w="284" w:type="dxa"/>
          </w:tcPr>
          <w:p w14:paraId="3C4E15BA" w14:textId="51F15628" w:rsidR="000E3B2D" w:rsidRDefault="000E3B2D" w:rsidP="000E3B2D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AA4576A" w14:textId="32830F67" w:rsidR="000E3B2D" w:rsidRDefault="000E3B2D" w:rsidP="000E3B2D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18.7.0</w:t>
            </w:r>
          </w:p>
        </w:tc>
        <w:tc>
          <w:tcPr>
            <w:tcW w:w="851" w:type="dxa"/>
          </w:tcPr>
          <w:p w14:paraId="2DBA44FE" w14:textId="68F2C3AC" w:rsidR="000E3B2D" w:rsidRDefault="000E3B2D" w:rsidP="000E3B2D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DF582B0" w14:textId="444994D8" w:rsidR="000E3B2D" w:rsidRDefault="000E3B2D" w:rsidP="000E3B2D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S2-2500108</w:t>
            </w:r>
          </w:p>
        </w:tc>
        <w:tc>
          <w:tcPr>
            <w:tcW w:w="1134" w:type="dxa"/>
          </w:tcPr>
          <w:p w14:paraId="2EA37F8B" w14:textId="55E009DE" w:rsidR="000E3B2D" w:rsidRDefault="000E3B2D" w:rsidP="000E3B2D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1276" w:type="dxa"/>
          </w:tcPr>
          <w:p w14:paraId="5160B6A9" w14:textId="0EE77CF7" w:rsidR="000E3B2D" w:rsidRDefault="000E3B2D" w:rsidP="000E3B2D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5G_ProSe_Ph2</w:t>
            </w:r>
          </w:p>
        </w:tc>
        <w:tc>
          <w:tcPr>
            <w:tcW w:w="1134" w:type="dxa"/>
          </w:tcPr>
          <w:p w14:paraId="064C4FF5" w14:textId="61B1D81C" w:rsidR="000E3B2D" w:rsidRDefault="000E3B2D" w:rsidP="000E3B2D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6.7.1.1</w:t>
            </w:r>
          </w:p>
        </w:tc>
        <w:tc>
          <w:tcPr>
            <w:tcW w:w="283" w:type="dxa"/>
          </w:tcPr>
          <w:p w14:paraId="38A42652" w14:textId="77777777" w:rsidR="000E3B2D" w:rsidRPr="00E6100C" w:rsidRDefault="000E3B2D" w:rsidP="000E3B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7EBC95D7" w:rsidR="000E3B2D" w:rsidRDefault="000E3B2D" w:rsidP="000E3B2D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32AD508C" w14:textId="77777777" w:rsidR="000E3B2D" w:rsidRDefault="000E3B2D" w:rsidP="000E3B2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77777777" w:rsidR="000E3B2D" w:rsidRDefault="000E3B2D" w:rsidP="000E3B2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170" w:type="dxa"/>
          </w:tcPr>
          <w:p w14:paraId="693022A8" w14:textId="77777777" w:rsidR="000E3B2D" w:rsidRDefault="000E3B2D" w:rsidP="000E3B2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0E3B2D" w:rsidRDefault="000E3B2D" w:rsidP="000E3B2D">
            <w:pPr>
              <w:pStyle w:val="TAL"/>
              <w:rPr>
                <w:rFonts w:cs="Arial"/>
                <w:sz w:val="16"/>
              </w:rPr>
            </w:pPr>
          </w:p>
        </w:tc>
      </w:tr>
      <w:tr w:rsidR="000E3B2D" w:rsidRPr="00E6100C" w14:paraId="789FF458" w14:textId="77777777" w:rsidTr="00065ACC">
        <w:tc>
          <w:tcPr>
            <w:tcW w:w="774" w:type="dxa"/>
          </w:tcPr>
          <w:p w14:paraId="04F70544" w14:textId="2B6DD66C" w:rsidR="000E3B2D" w:rsidRPr="00B374EF" w:rsidRDefault="000E3B2D" w:rsidP="000E3B2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23.304</w:t>
            </w:r>
          </w:p>
        </w:tc>
        <w:tc>
          <w:tcPr>
            <w:tcW w:w="781" w:type="dxa"/>
          </w:tcPr>
          <w:p w14:paraId="1391AF1D" w14:textId="2FC7A9DA" w:rsidR="000E3B2D" w:rsidRPr="00B374EF" w:rsidRDefault="000E3B2D" w:rsidP="000E3B2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0521</w:t>
            </w:r>
          </w:p>
        </w:tc>
        <w:tc>
          <w:tcPr>
            <w:tcW w:w="251" w:type="dxa"/>
          </w:tcPr>
          <w:p w14:paraId="56F7A1DB" w14:textId="19CBE804" w:rsidR="000E3B2D" w:rsidRPr="00B374EF" w:rsidRDefault="000E3B2D" w:rsidP="000E3B2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741" w:type="dxa"/>
          </w:tcPr>
          <w:p w14:paraId="750942D8" w14:textId="3E90906F" w:rsidR="000E3B2D" w:rsidRPr="00B374EF" w:rsidRDefault="000E3B2D" w:rsidP="000E3B2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7F565512" w14:textId="4B01C7E4" w:rsidR="000E3B2D" w:rsidRPr="00B374EF" w:rsidRDefault="000E3B2D" w:rsidP="000E3B2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Clarification on DNS query during Layer-2 link establishment via 5G ProSe Layer-3 UE-to-UE Relay</w:t>
            </w:r>
          </w:p>
        </w:tc>
        <w:tc>
          <w:tcPr>
            <w:tcW w:w="284" w:type="dxa"/>
          </w:tcPr>
          <w:p w14:paraId="2E0A9671" w14:textId="1E5E604E" w:rsidR="000E3B2D" w:rsidRPr="00B374EF" w:rsidRDefault="000E3B2D" w:rsidP="000E3B2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708" w:type="dxa"/>
          </w:tcPr>
          <w:p w14:paraId="673A2D1D" w14:textId="25A14816" w:rsidR="000E3B2D" w:rsidRPr="00B374EF" w:rsidRDefault="000E3B2D" w:rsidP="000E3B2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19.2.0</w:t>
            </w:r>
          </w:p>
        </w:tc>
        <w:tc>
          <w:tcPr>
            <w:tcW w:w="851" w:type="dxa"/>
          </w:tcPr>
          <w:p w14:paraId="3DE196FD" w14:textId="37572CDD" w:rsidR="000E3B2D" w:rsidRPr="00B374EF" w:rsidRDefault="000E3B2D" w:rsidP="000E3B2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126A3F81" w14:textId="2660EEF5" w:rsidR="000E3B2D" w:rsidRPr="00B374EF" w:rsidRDefault="000E3B2D" w:rsidP="000E3B2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S2-2500100</w:t>
            </w:r>
          </w:p>
        </w:tc>
        <w:tc>
          <w:tcPr>
            <w:tcW w:w="1134" w:type="dxa"/>
          </w:tcPr>
          <w:p w14:paraId="1112F84E" w14:textId="6FBBEA38" w:rsidR="000E3B2D" w:rsidRPr="00B374EF" w:rsidRDefault="000E3B2D" w:rsidP="000E3B2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Huawei, HiSilicon</w:t>
            </w:r>
          </w:p>
        </w:tc>
        <w:tc>
          <w:tcPr>
            <w:tcW w:w="1276" w:type="dxa"/>
          </w:tcPr>
          <w:p w14:paraId="1FCC83E8" w14:textId="17154F8C" w:rsidR="000E3B2D" w:rsidRPr="00B374EF" w:rsidRDefault="000E3B2D" w:rsidP="000E3B2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5G_ProSe_Ph2</w:t>
            </w:r>
          </w:p>
        </w:tc>
        <w:tc>
          <w:tcPr>
            <w:tcW w:w="1134" w:type="dxa"/>
          </w:tcPr>
          <w:p w14:paraId="03ED1E45" w14:textId="2799623C" w:rsidR="000E3B2D" w:rsidRPr="00B374EF" w:rsidRDefault="000E3B2D" w:rsidP="000E3B2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6.7.1.1</w:t>
            </w:r>
          </w:p>
        </w:tc>
        <w:tc>
          <w:tcPr>
            <w:tcW w:w="283" w:type="dxa"/>
          </w:tcPr>
          <w:p w14:paraId="3AAEFF61" w14:textId="77777777" w:rsidR="000E3B2D" w:rsidRPr="00E6100C" w:rsidRDefault="000E3B2D" w:rsidP="000E3B2D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6687FC8F" w14:textId="425A705D" w:rsidR="000E3B2D" w:rsidRPr="00B374EF" w:rsidRDefault="000E3B2D" w:rsidP="000E3B2D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09F0EF5E" w14:textId="77777777" w:rsidR="000E3B2D" w:rsidRDefault="000E3B2D" w:rsidP="000E3B2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7B1B8E76" w14:textId="77777777" w:rsidR="000E3B2D" w:rsidRDefault="000E3B2D" w:rsidP="000E3B2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170" w:type="dxa"/>
          </w:tcPr>
          <w:p w14:paraId="6B35303D" w14:textId="77777777" w:rsidR="000E3B2D" w:rsidRDefault="000E3B2D" w:rsidP="000E3B2D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288793C" w14:textId="77777777" w:rsidR="000E3B2D" w:rsidRDefault="000E3B2D" w:rsidP="000E3B2D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0E3B2D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8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